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EB783" w14:textId="77777777" w:rsidR="00291188" w:rsidRDefault="00291188" w:rsidP="00291188">
      <w:pPr>
        <w:pStyle w:val="NoSpacing"/>
      </w:pPr>
      <w:r w:rsidRPr="00291188">
        <w:rPr>
          <w:u w:val="single"/>
        </w:rPr>
        <w:t>William POTEMAN. LL.D.</w:t>
      </w:r>
      <w:r>
        <w:t xml:space="preserve">       (fl.1482)</w:t>
      </w:r>
    </w:p>
    <w:p w14:paraId="7D92F3F4" w14:textId="77777777" w:rsidR="00291188" w:rsidRDefault="00291188" w:rsidP="00291188">
      <w:pPr>
        <w:pStyle w:val="NoSpacing"/>
      </w:pPr>
    </w:p>
    <w:p w14:paraId="09A5CFE7" w14:textId="77777777" w:rsidR="00291188" w:rsidRDefault="00291188" w:rsidP="00291188">
      <w:pPr>
        <w:pStyle w:val="NoSpacing"/>
      </w:pPr>
    </w:p>
    <w:p w14:paraId="392598ED" w14:textId="77777777" w:rsidR="00291188" w:rsidRDefault="00291188" w:rsidP="00291188">
      <w:pPr>
        <w:pStyle w:val="NoSpacing"/>
      </w:pPr>
      <w:r>
        <w:t>18 Sep.1482</w:t>
      </w:r>
      <w:r>
        <w:tab/>
        <w:t xml:space="preserve">He was commissioned to receive the resignation of John Topcliffe </w:t>
      </w:r>
    </w:p>
    <w:p w14:paraId="726884ED" w14:textId="77777777" w:rsidR="00291188" w:rsidRDefault="00291188" w:rsidP="00291188">
      <w:pPr>
        <w:pStyle w:val="NoSpacing"/>
      </w:pPr>
      <w:r>
        <w:tab/>
      </w:r>
      <w:r>
        <w:tab/>
        <w:t xml:space="preserve">from his canonry and prebend in the chapel of </w:t>
      </w:r>
      <w:proofErr w:type="spellStart"/>
      <w:proofErr w:type="gramStart"/>
      <w:r>
        <w:t>St.Mary</w:t>
      </w:r>
      <w:proofErr w:type="spellEnd"/>
      <w:proofErr w:type="gramEnd"/>
      <w:r>
        <w:t xml:space="preserve"> and All Angels,</w:t>
      </w:r>
    </w:p>
    <w:p w14:paraId="2EC06738" w14:textId="77777777" w:rsidR="00291188" w:rsidRDefault="00291188" w:rsidP="00291188">
      <w:pPr>
        <w:pStyle w:val="NoSpacing"/>
      </w:pPr>
      <w:r>
        <w:tab/>
      </w:r>
      <w:r>
        <w:tab/>
        <w:t xml:space="preserve">York, and admit Cuthbert </w:t>
      </w:r>
      <w:proofErr w:type="spellStart"/>
      <w:r>
        <w:t>Lightfote</w:t>
      </w:r>
      <w:proofErr w:type="spellEnd"/>
      <w:r>
        <w:t xml:space="preserve"> in his place.</w:t>
      </w:r>
    </w:p>
    <w:p w14:paraId="26449135" w14:textId="77777777" w:rsidR="00291188" w:rsidRDefault="00291188" w:rsidP="00291188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3</w:t>
      </w:r>
      <w:r w:rsidRPr="00771D70">
        <w:t>)</w:t>
      </w:r>
    </w:p>
    <w:p w14:paraId="2F836B22" w14:textId="77777777" w:rsidR="00291188" w:rsidRDefault="00291188" w:rsidP="00291188">
      <w:pPr>
        <w:pStyle w:val="NoSpacing"/>
      </w:pPr>
    </w:p>
    <w:p w14:paraId="5FB1B8C3" w14:textId="77777777" w:rsidR="00291188" w:rsidRDefault="00291188" w:rsidP="00291188">
      <w:pPr>
        <w:pStyle w:val="NoSpacing"/>
      </w:pPr>
    </w:p>
    <w:p w14:paraId="400A00A2" w14:textId="77777777" w:rsidR="00291188" w:rsidRDefault="00291188" w:rsidP="00291188">
      <w:pPr>
        <w:pStyle w:val="NoSpacing"/>
      </w:pPr>
      <w:r>
        <w:t>15 January 2023</w:t>
      </w:r>
    </w:p>
    <w:p w14:paraId="147332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09A5" w14:textId="77777777" w:rsidR="00291188" w:rsidRDefault="00291188" w:rsidP="009139A6">
      <w:r>
        <w:separator/>
      </w:r>
    </w:p>
  </w:endnote>
  <w:endnote w:type="continuationSeparator" w:id="0">
    <w:p w14:paraId="359DD884" w14:textId="77777777" w:rsidR="00291188" w:rsidRDefault="002911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A7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D16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8BD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0CB92" w14:textId="77777777" w:rsidR="00291188" w:rsidRDefault="00291188" w:rsidP="009139A6">
      <w:r>
        <w:separator/>
      </w:r>
    </w:p>
  </w:footnote>
  <w:footnote w:type="continuationSeparator" w:id="0">
    <w:p w14:paraId="031C0E65" w14:textId="77777777" w:rsidR="00291188" w:rsidRDefault="002911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2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04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57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188"/>
    <w:rsid w:val="000666E0"/>
    <w:rsid w:val="002510B7"/>
    <w:rsid w:val="0029118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586A9"/>
  <w15:chartTrackingRefBased/>
  <w15:docId w15:val="{6D49DCA8-98E1-4120-AD08-71C1396A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2023-06-12T20:38:00Z</dcterms:created>
  <dcterms:modified xsi:type="dcterms:W3CDTF">2023-06-12T20:39:00Z</dcterms:modified>
</cp:coreProperties>
</file>